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E57C68" w:rsidP="0078640F">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sidR="0078640F">
              <w:rPr>
                <w:rFonts w:ascii="Times New Roman" w:hAnsi="Times New Roman"/>
              </w:rPr>
              <w:t>Русакова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E57C68" w:rsidP="00E57C68">
            <w:pPr>
              <w:rPr>
                <w:rFonts w:ascii="Times New Roman" w:hAnsi="Times New Roman"/>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2303EF">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78640F">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7A11A5">
              <w:rPr>
                <w:rFonts w:ascii="Times New Roman" w:hAnsi="Times New Roman"/>
              </w:rPr>
              <w:t xml:space="preserve">д. </w:t>
            </w:r>
            <w:proofErr w:type="spellStart"/>
            <w:r w:rsidR="0078640F">
              <w:rPr>
                <w:rFonts w:ascii="Times New Roman" w:hAnsi="Times New Roman"/>
              </w:rPr>
              <w:t>Русакова</w:t>
            </w:r>
            <w:proofErr w:type="spellEnd"/>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7A11A5">
              <w:rPr>
                <w:rFonts w:ascii="Times New Roman" w:hAnsi="Times New Roman"/>
                <w:sz w:val="24"/>
                <w:szCs w:val="24"/>
              </w:rPr>
              <w:t>9</w:t>
            </w:r>
            <w:r w:rsidR="00AB641B">
              <w:rPr>
                <w:rFonts w:ascii="Times New Roman" w:hAnsi="Times New Roman"/>
                <w:sz w:val="24"/>
                <w:szCs w:val="24"/>
              </w:rPr>
              <w:t>-</w:t>
            </w:r>
            <w:r w:rsidR="0078640F">
              <w:rPr>
                <w:rFonts w:ascii="Times New Roman" w:hAnsi="Times New Roman"/>
                <w:sz w:val="24"/>
                <w:szCs w:val="24"/>
              </w:rPr>
              <w:t>20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7A11A5">
              <w:rPr>
                <w:rFonts w:ascii="Times New Roman" w:hAnsi="Times New Roman"/>
              </w:rPr>
              <w:t xml:space="preserve">здании </w:t>
            </w:r>
            <w:r w:rsidR="0078640F">
              <w:rPr>
                <w:rFonts w:ascii="Times New Roman" w:hAnsi="Times New Roman"/>
              </w:rPr>
              <w:t>магазина</w:t>
            </w:r>
            <w:r w:rsidR="007A11A5">
              <w:rPr>
                <w:rFonts w:ascii="Times New Roman" w:hAnsi="Times New Roman"/>
              </w:rPr>
              <w:t xml:space="preserve">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д. </w:t>
            </w:r>
            <w:proofErr w:type="spellStart"/>
            <w:r w:rsidR="0078640F">
              <w:rPr>
                <w:rFonts w:ascii="Times New Roman" w:hAnsi="Times New Roman"/>
              </w:rPr>
              <w:t>Русакова</w:t>
            </w:r>
            <w:proofErr w:type="spellEnd"/>
            <w:r w:rsidR="007E7304">
              <w:rPr>
                <w:rFonts w:ascii="Times New Roman" w:hAnsi="Times New Roman"/>
              </w:rPr>
              <w:t xml:space="preserve">, </w:t>
            </w:r>
            <w:r w:rsidR="0078640F">
              <w:rPr>
                <w:rFonts w:ascii="Times New Roman" w:hAnsi="Times New Roman"/>
              </w:rPr>
              <w:t>ул. Советская</w:t>
            </w:r>
            <w:r w:rsidR="007E7304">
              <w:rPr>
                <w:rFonts w:ascii="Times New Roman" w:hAnsi="Times New Roman"/>
              </w:rPr>
              <w:t>,</w:t>
            </w:r>
            <w:r w:rsidR="0078640F">
              <w:rPr>
                <w:rFonts w:ascii="Times New Roman" w:hAnsi="Times New Roman"/>
              </w:rPr>
              <w:t xml:space="preserve"> 11</w:t>
            </w:r>
            <w:r w:rsidR="007E7304">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зарегистрирован </w:t>
            </w:r>
            <w:r w:rsidR="007E7304">
              <w:rPr>
                <w:rFonts w:ascii="Times New Roman" w:hAnsi="Times New Roman"/>
                <w:sz w:val="24"/>
                <w:szCs w:val="24"/>
              </w:rPr>
              <w:t>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84E8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84E83">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7E7304"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233" w:rsidRDefault="004A1233" w:rsidP="000A5E40">
      <w:pPr>
        <w:spacing w:after="0" w:line="240" w:lineRule="auto"/>
      </w:pPr>
      <w:r>
        <w:separator/>
      </w:r>
    </w:p>
  </w:endnote>
  <w:endnote w:type="continuationSeparator" w:id="0">
    <w:p w:rsidR="004A1233" w:rsidRDefault="004A1233"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748B9"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2303EF">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233" w:rsidRDefault="004A1233" w:rsidP="000A5E40">
      <w:pPr>
        <w:spacing w:after="0" w:line="240" w:lineRule="auto"/>
      </w:pPr>
      <w:r>
        <w:separator/>
      </w:r>
    </w:p>
  </w:footnote>
  <w:footnote w:type="continuationSeparator" w:id="0">
    <w:p w:rsidR="004A1233" w:rsidRDefault="004A1233"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84E83"/>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03EF"/>
    <w:rsid w:val="0023725A"/>
    <w:rsid w:val="00262733"/>
    <w:rsid w:val="00263742"/>
    <w:rsid w:val="00266DC7"/>
    <w:rsid w:val="002748B9"/>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1233"/>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19CC"/>
    <w:rsid w:val="006A3293"/>
    <w:rsid w:val="006B43C0"/>
    <w:rsid w:val="006C2765"/>
    <w:rsid w:val="006C2F58"/>
    <w:rsid w:val="006F20EC"/>
    <w:rsid w:val="006F647E"/>
    <w:rsid w:val="007000D7"/>
    <w:rsid w:val="007036A0"/>
    <w:rsid w:val="00720A5F"/>
    <w:rsid w:val="00721704"/>
    <w:rsid w:val="00723470"/>
    <w:rsid w:val="007267D2"/>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7304"/>
    <w:rsid w:val="00800FF1"/>
    <w:rsid w:val="0080400B"/>
    <w:rsid w:val="008057BD"/>
    <w:rsid w:val="00814F37"/>
    <w:rsid w:val="008173E1"/>
    <w:rsid w:val="008248EC"/>
    <w:rsid w:val="00832EAB"/>
    <w:rsid w:val="00833A92"/>
    <w:rsid w:val="0084448A"/>
    <w:rsid w:val="008542DA"/>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2B65"/>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6103C-7B94-46DE-B64B-8D0003434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4</TotalTime>
  <Pages>1</Pages>
  <Words>342</Words>
  <Characters>1953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2017-05-19T08:24:00Z</cp:lastPrinted>
  <dcterms:created xsi:type="dcterms:W3CDTF">2017-06-14T06:26:00Z</dcterms:created>
  <dcterms:modified xsi:type="dcterms:W3CDTF">2017-06-14T09:44:00Z</dcterms:modified>
</cp:coreProperties>
</file>